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66520" w14:textId="0D46FC9F" w:rsidR="007103C6" w:rsidRDefault="007103C6" w:rsidP="00D535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7154434"/>
      <w:bookmarkStart w:id="1" w:name="_Toc490144477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  <w:lang w:eastAsia="zh-CN"/>
          </w:rPr>
          <w:t xml:space="preserve">RAN </w:t>
        </w:r>
        <w:r>
          <w:rPr>
            <w:b/>
            <w:noProof/>
            <w:sz w:val="24"/>
          </w:rPr>
          <w:t>WG</w:t>
        </w:r>
        <w:r>
          <w:rPr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10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  <w:lang w:eastAsia="zh-CN"/>
          </w:rPr>
          <w:t>R5-24</w:t>
        </w:r>
        <w:r w:rsidR="00506095">
          <w:rPr>
            <w:rFonts w:eastAsiaTheme="minorEastAsia" w:hint="eastAsia"/>
            <w:b/>
            <w:i/>
            <w:noProof/>
            <w:sz w:val="28"/>
            <w:lang w:eastAsia="zh-CN"/>
          </w:rPr>
          <w:t>7273</w:t>
        </w:r>
      </w:fldSimple>
    </w:p>
    <w:p w14:paraId="0AD26E13" w14:textId="77777777" w:rsidR="007103C6" w:rsidRDefault="007103C6" w:rsidP="007103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9E21E0">
          <w:rPr>
            <w:b/>
            <w:noProof/>
            <w:sz w:val="24"/>
            <w:lang w:eastAsia="zh-CN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rFonts w:hint="eastAsia"/>
            <w:b/>
            <w:noProof/>
            <w:sz w:val="24"/>
            <w:lang w:eastAsia="zh-CN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  <w:lang w:eastAsia="zh-CN"/>
          </w:rPr>
          <w:t>1</w:t>
        </w:r>
        <w:r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Nov</w:t>
        </w:r>
        <w:r>
          <w:rPr>
            <w:b/>
            <w:noProof/>
            <w:sz w:val="24"/>
            <w:lang w:eastAsia="zh-CN"/>
          </w:rPr>
          <w:t xml:space="preserve"> 2024</w:t>
        </w:r>
      </w:fldSimple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551FED" w14:paraId="3F08B6D1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3F08B6D0" w14:textId="7D1873CB" w:rsidR="00551FED" w:rsidRDefault="00030D1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551FED" w14:paraId="3F08B6D3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B6D2" w14:textId="77777777" w:rsidR="00551FED" w:rsidRDefault="00030D1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551FED" w14:paraId="3F08B6D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F08B6D4" w14:textId="77777777" w:rsidR="00551FED" w:rsidRDefault="00551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3F08B6D5" w14:textId="77777777" w:rsidR="00551FED" w:rsidRDefault="00551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FED" w14:paraId="3F08B6D9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8B6D7" w14:textId="77777777" w:rsidR="00551FED" w:rsidRDefault="0003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8B6D8" w14:textId="30942FB2" w:rsidR="00551FED" w:rsidRDefault="00030D13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6663ED" w:rsidRPr="00767819">
              <w:t xml:space="preserve">NR FR1 FDD bands </w:t>
            </w:r>
            <w:r w:rsidR="006663ED">
              <w:rPr>
                <w:rFonts w:eastAsiaTheme="minorEastAsia" w:hint="eastAsia"/>
                <w:lang w:eastAsia="zh-CN"/>
              </w:rPr>
              <w:t>n</w:t>
            </w:r>
            <w:r w:rsidR="00A429BC">
              <w:rPr>
                <w:rFonts w:eastAsiaTheme="minorEastAsia" w:hint="eastAsia"/>
                <w:lang w:eastAsia="zh-CN"/>
              </w:rPr>
              <w:t>109</w:t>
            </w:r>
          </w:p>
        </w:tc>
      </w:tr>
      <w:tr w:rsidR="00551FED" w14:paraId="3F08B6DC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F08B6DA" w14:textId="77777777" w:rsidR="00551FED" w:rsidRDefault="00551FE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3F08B6DB" w14:textId="77777777" w:rsidR="00551FED" w:rsidRDefault="00551FE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1FED" w14:paraId="3F08B6E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8B6DD" w14:textId="77777777" w:rsidR="00551FED" w:rsidRDefault="00030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3F08B6DE" w14:textId="152161A3" w:rsidR="00551FED" w:rsidRDefault="00CF2498">
            <w:pPr>
              <w:pStyle w:val="CRCoverPage"/>
              <w:spacing w:after="0"/>
              <w:ind w:left="100"/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3F08B6DF" w14:textId="77777777" w:rsidR="00551FED" w:rsidRDefault="00551FE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F08B6E0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8B6E1" w14:textId="0BB84E87" w:rsidR="00551FED" w:rsidRDefault="00FC27F1">
            <w:pPr>
              <w:pStyle w:val="CRCoverPage"/>
              <w:spacing w:after="0"/>
              <w:ind w:left="100"/>
            </w:pPr>
            <w:r w:rsidRPr="00FC27F1">
              <w:t>2024-10-22</w:t>
            </w:r>
          </w:p>
        </w:tc>
      </w:tr>
    </w:tbl>
    <w:p w14:paraId="3F08B6E3" w14:textId="77777777" w:rsidR="00551FED" w:rsidRDefault="00551FED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551FED" w14:paraId="3F08B6EA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08B6E4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F08B6E5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E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3F08B6E7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E8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08B6E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08B6EB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3F08B6EC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ED" w14:textId="12401F3E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3F08B6EE" w14:textId="77777777" w:rsidR="00551FED" w:rsidRDefault="00030D1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E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6F2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6F3" w14:textId="77777777" w:rsidR="00551FED" w:rsidRDefault="00030D13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F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5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6F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6F7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6FF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6F9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6FA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FB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F08B6FC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6FD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6FE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0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0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1" w14:textId="77777777" w:rsidR="00551FED" w:rsidRDefault="00030D13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3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0D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7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8" w14:textId="77777777" w:rsidR="00551FED" w:rsidRDefault="00030D1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A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0B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0C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0E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0F" w14:textId="77777777" w:rsidR="00551FED" w:rsidRDefault="00030D1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1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3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1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15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16" w14:textId="77777777" w:rsidR="00551FED" w:rsidRDefault="00030D1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7" w14:textId="40FB3FE0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8" w14:textId="77777777" w:rsidR="00551FED" w:rsidRDefault="00030D1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19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1A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2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1C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71D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1E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3F08B71F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2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1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2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23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4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6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7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8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2A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F08B72B" w14:textId="77777777" w:rsidR="00551FED" w:rsidRDefault="00030D1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C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D" w14:textId="77777777" w:rsidR="00551FED" w:rsidRDefault="00030D13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2E" w14:textId="01CE509E" w:rsidR="00551FED" w:rsidRPr="00FC27F1" w:rsidRDefault="00FC27F1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2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31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3F08B732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08B733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F08B734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3B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08B736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3F08B737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08B738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D338AAE" w14:textId="77777777" w:rsidR="00030D13" w:rsidRDefault="00030D13" w:rsidP="00030D13">
            <w:pPr>
              <w:pStyle w:val="CRCoverPage"/>
              <w:spacing w:after="0"/>
              <w:ind w:left="100"/>
            </w:pPr>
            <w:r w:rsidRPr="00855A1B">
              <w:t xml:space="preserve">NR FR1 FDD </w:t>
            </w:r>
            <w:r>
              <w:t>bands:</w:t>
            </w:r>
          </w:p>
          <w:p w14:paraId="3F08B739" w14:textId="72FC6C33" w:rsidR="00551FED" w:rsidRPr="0031077B" w:rsidRDefault="00030D13" w:rsidP="0031077B">
            <w:pPr>
              <w:pStyle w:val="CRCoverPage"/>
              <w:numPr>
                <w:ilvl w:val="0"/>
                <w:numId w:val="18"/>
              </w:numPr>
              <w:spacing w:after="0"/>
              <w:rPr>
                <w:b/>
                <w:caps/>
              </w:rPr>
            </w:pPr>
            <w:r w:rsidRPr="00826093">
              <w:t>n</w:t>
            </w:r>
            <w:r w:rsidR="00F13816">
              <w:rPr>
                <w:rFonts w:eastAsiaTheme="minorEastAsia" w:hint="eastAsia"/>
                <w:lang w:eastAsia="zh-CN"/>
              </w:rPr>
              <w:t>109</w:t>
            </w:r>
            <w:r w:rsidRPr="00826093">
              <w:t xml:space="preserve"> CBW</w:t>
            </w:r>
            <w:r w:rsidR="0031077B">
              <w:rPr>
                <w:rFonts w:eastAsiaTheme="minorEastAsia" w:hint="eastAsia"/>
                <w:lang w:eastAsia="zh-CN"/>
              </w:rPr>
              <w:t>:</w:t>
            </w:r>
            <w:r w:rsidR="0031077B">
              <w:rPr>
                <w:rFonts w:eastAsiaTheme="minorEastAsia" w:hint="eastAsia"/>
                <w:b/>
                <w:caps/>
                <w:lang w:eastAsia="zh-CN"/>
              </w:rPr>
              <w:t xml:space="preserve"> </w:t>
            </w:r>
            <w:r w:rsidR="0031077B">
              <w:rPr>
                <w:rFonts w:eastAsiaTheme="minorEastAsia" w:hint="eastAsia"/>
                <w:bCs/>
                <w:caps/>
                <w:lang w:eastAsia="zh-CN"/>
              </w:rPr>
              <w:t>SCS15</w:t>
            </w:r>
            <w:r w:rsidRPr="00826093">
              <w:t>(</w:t>
            </w:r>
            <w:r w:rsidR="00F13816">
              <w:rPr>
                <w:rFonts w:eastAsiaTheme="minorEastAsia" w:hint="eastAsia"/>
                <w:lang w:eastAsia="zh-CN"/>
              </w:rPr>
              <w:t>5+10+15+20+</w:t>
            </w:r>
            <w:r w:rsidR="009A23B1" w:rsidRPr="0031077B">
              <w:rPr>
                <w:rFonts w:eastAsiaTheme="minorEastAsia" w:hint="eastAsia"/>
                <w:lang w:eastAsia="zh-CN"/>
              </w:rPr>
              <w:t>2</w:t>
            </w:r>
            <w:r>
              <w:t>5</w:t>
            </w:r>
            <w:r w:rsidR="00321EE6" w:rsidRPr="0031077B">
              <w:rPr>
                <w:rFonts w:eastAsiaTheme="minorEastAsia" w:hint="eastAsia"/>
                <w:lang w:eastAsia="zh-CN"/>
              </w:rPr>
              <w:t>+30</w:t>
            </w:r>
            <w:r w:rsidR="00F13816">
              <w:rPr>
                <w:rFonts w:eastAsiaTheme="minorEastAsia" w:hint="eastAsia"/>
                <w:lang w:eastAsia="zh-CN"/>
              </w:rPr>
              <w:t>+40+50</w:t>
            </w:r>
            <w:r w:rsidRPr="00826093">
              <w:t>)</w:t>
            </w:r>
            <w:r w:rsidR="0031077B">
              <w:rPr>
                <w:rFonts w:eastAsiaTheme="minorEastAsia" w:hint="eastAsia"/>
                <w:lang w:eastAsia="zh-CN"/>
              </w:rPr>
              <w:t>, SCS30(</w:t>
            </w:r>
            <w:r w:rsidR="00F13816">
              <w:rPr>
                <w:rFonts w:eastAsiaTheme="minorEastAsia" w:hint="eastAsia"/>
                <w:lang w:eastAsia="zh-CN"/>
              </w:rPr>
              <w:t>10+15+20+</w:t>
            </w:r>
            <w:r w:rsidR="00F13816" w:rsidRPr="0031077B">
              <w:rPr>
                <w:rFonts w:eastAsiaTheme="minorEastAsia" w:hint="eastAsia"/>
                <w:lang w:eastAsia="zh-CN"/>
              </w:rPr>
              <w:t>2</w:t>
            </w:r>
            <w:r w:rsidR="00F13816">
              <w:t>5</w:t>
            </w:r>
            <w:r w:rsidR="00F13816" w:rsidRPr="0031077B">
              <w:rPr>
                <w:rFonts w:eastAsiaTheme="minorEastAsia" w:hint="eastAsia"/>
                <w:lang w:eastAsia="zh-CN"/>
              </w:rPr>
              <w:t>+30</w:t>
            </w:r>
            <w:r w:rsidR="00F13816">
              <w:rPr>
                <w:rFonts w:eastAsiaTheme="minorEastAsia" w:hint="eastAsia"/>
                <w:lang w:eastAsia="zh-CN"/>
              </w:rPr>
              <w:t>+40+50</w:t>
            </w:r>
            <w:r w:rsidR="0031077B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3A" w14:textId="77777777" w:rsidR="00551FED" w:rsidRDefault="00551FED">
            <w:pPr>
              <w:pStyle w:val="CRCoverPage"/>
              <w:spacing w:after="0"/>
            </w:pPr>
          </w:p>
        </w:tc>
      </w:tr>
      <w:tr w:rsidR="00551FED" w14:paraId="3F08B741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F08B73C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F08B73D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F08B73E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3F08B73F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40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4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3F08B742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3F08B743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3F08B744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45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F08B746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551FED" w14:paraId="3F08B74D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F08B748" w14:textId="77777777" w:rsidR="00551FED" w:rsidRDefault="00030D1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3F08B749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F08B74A" w14:textId="77777777" w:rsidR="00551FED" w:rsidRDefault="00030D1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08B74B" w14:textId="77777777" w:rsidR="00551FED" w:rsidRDefault="00030D1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08B74C" w14:textId="77777777" w:rsidR="00551FED" w:rsidRDefault="00551FED">
            <w:pPr>
              <w:pStyle w:val="CRCoverPage"/>
              <w:spacing w:after="0"/>
            </w:pPr>
          </w:p>
        </w:tc>
      </w:tr>
      <w:tr w:rsidR="00551FED" w14:paraId="3F08B753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08B74E" w14:textId="77777777" w:rsidR="00551FED" w:rsidRDefault="00551FED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3F08B74F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F08B750" w14:textId="77777777" w:rsidR="00551FED" w:rsidRDefault="00551FED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8B751" w14:textId="77777777" w:rsidR="00551FED" w:rsidRDefault="00551FED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8B752" w14:textId="77777777" w:rsidR="00551FED" w:rsidRDefault="00551FE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3F08B754" w14:textId="77777777" w:rsidR="00551FED" w:rsidRDefault="00551FED">
      <w:pPr>
        <w:pStyle w:val="CRCoverPage"/>
        <w:rPr>
          <w:lang w:val="en-US"/>
        </w:rPr>
      </w:pPr>
    </w:p>
    <w:p w14:paraId="3F08B760" w14:textId="2DD7B170" w:rsidR="00551FED" w:rsidRDefault="00030D13" w:rsidP="00030D13">
      <w:pPr>
        <w:pStyle w:val="CRCoverPage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 </w:t>
      </w:r>
      <w:bookmarkEnd w:id="1"/>
    </w:p>
    <w:sectPr w:rsidR="00551FED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08B768" w14:textId="77777777" w:rsidR="00030D13" w:rsidRDefault="00030D13">
      <w:pPr>
        <w:spacing w:after="0"/>
      </w:pPr>
      <w:r>
        <w:separator/>
      </w:r>
    </w:p>
  </w:endnote>
  <w:endnote w:type="continuationSeparator" w:id="0">
    <w:p w14:paraId="3F08B76A" w14:textId="77777777" w:rsidR="00030D13" w:rsidRDefault="00030D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8B765" w14:textId="77777777" w:rsidR="00551FED" w:rsidRDefault="00030D1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8B761" w14:textId="77777777" w:rsidR="00551FED" w:rsidRDefault="00030D13">
      <w:pPr>
        <w:spacing w:after="0"/>
      </w:pPr>
      <w:r>
        <w:separator/>
      </w:r>
    </w:p>
  </w:footnote>
  <w:footnote w:type="continuationSeparator" w:id="0">
    <w:p w14:paraId="3F08B762" w14:textId="77777777" w:rsidR="00551FED" w:rsidRDefault="00030D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8B763" w14:textId="77777777" w:rsidR="00551FED" w:rsidRDefault="00551FED">
    <w:pPr>
      <w:pStyle w:val="Header"/>
    </w:pPr>
  </w:p>
  <w:p w14:paraId="3F08B764" w14:textId="77777777" w:rsidR="00551FED" w:rsidRDefault="00551F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84954EA"/>
    <w:multiLevelType w:val="hybridMultilevel"/>
    <w:tmpl w:val="B1F209F4"/>
    <w:lvl w:ilvl="0" w:tplc="9816F780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b w:val="0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237933416">
    <w:abstractNumId w:val="3"/>
  </w:num>
  <w:num w:numId="2" w16cid:durableId="1565943906">
    <w:abstractNumId w:val="5"/>
  </w:num>
  <w:num w:numId="3" w16cid:durableId="703332399">
    <w:abstractNumId w:val="1"/>
  </w:num>
  <w:num w:numId="4" w16cid:durableId="861044670">
    <w:abstractNumId w:val="4"/>
  </w:num>
  <w:num w:numId="5" w16cid:durableId="1228343521">
    <w:abstractNumId w:val="15"/>
  </w:num>
  <w:num w:numId="6" w16cid:durableId="1014190713">
    <w:abstractNumId w:val="2"/>
  </w:num>
  <w:num w:numId="7" w16cid:durableId="609239801">
    <w:abstractNumId w:val="11"/>
  </w:num>
  <w:num w:numId="8" w16cid:durableId="927275900">
    <w:abstractNumId w:val="7"/>
  </w:num>
  <w:num w:numId="9" w16cid:durableId="1214542041">
    <w:abstractNumId w:val="14"/>
  </w:num>
  <w:num w:numId="10" w16cid:durableId="1656563350">
    <w:abstractNumId w:val="16"/>
  </w:num>
  <w:num w:numId="11" w16cid:durableId="1040208875">
    <w:abstractNumId w:val="17"/>
  </w:num>
  <w:num w:numId="12" w16cid:durableId="135345492">
    <w:abstractNumId w:val="8"/>
  </w:num>
  <w:num w:numId="13" w16cid:durableId="1114439716">
    <w:abstractNumId w:val="9"/>
  </w:num>
  <w:num w:numId="14" w16cid:durableId="1385367579">
    <w:abstractNumId w:val="6"/>
  </w:num>
  <w:num w:numId="15" w16cid:durableId="614597334">
    <w:abstractNumId w:val="13"/>
  </w:num>
  <w:num w:numId="16" w16cid:durableId="1669165091">
    <w:abstractNumId w:val="0"/>
  </w:num>
  <w:num w:numId="17" w16cid:durableId="1327704159">
    <w:abstractNumId w:val="12"/>
  </w:num>
  <w:num w:numId="18" w16cid:durableId="766815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11CF"/>
    <w:rsid w:val="00022041"/>
    <w:rsid w:val="00025F7C"/>
    <w:rsid w:val="00026314"/>
    <w:rsid w:val="000270F6"/>
    <w:rsid w:val="00027A01"/>
    <w:rsid w:val="000309EE"/>
    <w:rsid w:val="00030D13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5402"/>
    <w:rsid w:val="000A6561"/>
    <w:rsid w:val="000B0F78"/>
    <w:rsid w:val="000B61C0"/>
    <w:rsid w:val="000C09A4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02B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4BC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077B"/>
    <w:rsid w:val="0031212D"/>
    <w:rsid w:val="003131F7"/>
    <w:rsid w:val="0031336F"/>
    <w:rsid w:val="00313BE7"/>
    <w:rsid w:val="003154E8"/>
    <w:rsid w:val="003165AE"/>
    <w:rsid w:val="003172DC"/>
    <w:rsid w:val="00321EE6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3C74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0609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1FED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3ED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3C6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7F44AB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6580D"/>
    <w:rsid w:val="009765D4"/>
    <w:rsid w:val="00981286"/>
    <w:rsid w:val="0098316E"/>
    <w:rsid w:val="009900E4"/>
    <w:rsid w:val="009915FF"/>
    <w:rsid w:val="009918B8"/>
    <w:rsid w:val="00993BFE"/>
    <w:rsid w:val="009A0012"/>
    <w:rsid w:val="009A23B1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29B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76103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2498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40CA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3816"/>
    <w:rsid w:val="00F158BB"/>
    <w:rsid w:val="00F1663A"/>
    <w:rsid w:val="00F20828"/>
    <w:rsid w:val="00F20C8D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27F1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08B6CE"/>
  <w15:docId w15:val="{2A2AEF9E-4912-4395-BCBE-DF3FD334B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宋体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2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3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4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  <w:style w:type="paragraph" w:styleId="Revision">
    <w:name w:val="Revision"/>
    <w:hidden/>
    <w:uiPriority w:val="99"/>
    <w:unhideWhenUsed/>
    <w:rsid w:val="007103C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5293C-2686-4FDA-8917-15677194B012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5011BE51-5DDF-4225-A49B-D792CB585D59}">
  <ds:schemaRefs/>
</ds:datastoreItem>
</file>

<file path=customXml/itemProps4.xml><?xml version="1.0" encoding="utf-8"?>
<ds:datastoreItem xmlns:ds="http://schemas.openxmlformats.org/officeDocument/2006/customXml" ds:itemID="{E6E617F5-5D3B-4F41-A95A-F2921785A3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87</Words>
  <Characters>957</Characters>
  <Application>Microsoft Office Word</Application>
  <DocSecurity>0</DocSecurity>
  <Lines>7</Lines>
  <Paragraphs>2</Paragraphs>
  <ScaleCrop>false</ScaleCrop>
  <Company>ETSI</Company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Lei GAO</cp:lastModifiedBy>
  <cp:revision>19</cp:revision>
  <cp:lastPrinted>2020-02-05T15:54:00Z</cp:lastPrinted>
  <dcterms:created xsi:type="dcterms:W3CDTF">2022-09-02T09:30:00Z</dcterms:created>
  <dcterms:modified xsi:type="dcterms:W3CDTF">2024-11-12T02:31:00Z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